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F2" w:rsidRDefault="005D5EF2" w:rsidP="007016D8">
      <w:pPr>
        <w:widowControl w:val="0"/>
        <w:autoSpaceDE w:val="0"/>
        <w:autoSpaceDN w:val="0"/>
        <w:spacing w:line="240" w:lineRule="atLeast"/>
        <w:outlineLvl w:val="1"/>
      </w:pPr>
      <w:bookmarkStart w:id="0" w:name="_GoBack"/>
      <w:bookmarkEnd w:id="0"/>
    </w:p>
    <w:p w:rsidR="005D5EF2" w:rsidRPr="005C4841" w:rsidRDefault="005D5EF2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5D5EF2" w:rsidRPr="005C4841" w:rsidRDefault="005D5EF2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5D5EF2" w:rsidRDefault="005D5EF2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5D5EF2" w:rsidRPr="003A7EDF" w:rsidRDefault="005D5EF2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1" w:name="P206"/>
      <w:bookmarkStart w:id="2" w:name="P172"/>
      <w:bookmarkEnd w:id="1"/>
      <w:bookmarkEnd w:id="2"/>
    </w:p>
    <w:p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5D5EF2" w:rsidRPr="003A7EDF" w:rsidRDefault="005D5EF2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5D5EF2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:rsidR="005D5EF2" w:rsidRPr="0055796D" w:rsidRDefault="005D5EF2" w:rsidP="004334C8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абз. 11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22B0B" w:rsidRDefault="005D5EF2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E84ADB" w:rsidRDefault="005D5EF2" w:rsidP="00EB1060">
            <w:pPr>
              <w:jc w:val="both"/>
              <w:rPr>
                <w:sz w:val="23"/>
                <w:szCs w:val="23"/>
              </w:rPr>
            </w:pPr>
            <w:r w:rsidRPr="00E84ADB">
              <w:rPr>
                <w:sz w:val="23"/>
                <w:szCs w:val="23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3A7EDF" w:rsidRDefault="005D5EF2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3A7EDF" w:rsidRDefault="005D5EF2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5D5EF2" w:rsidRPr="00476BB9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Бессрочно 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5D5EF2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5D5EF2" w:rsidRPr="00C16497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E400A7" w:rsidRDefault="005D5EF2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7A6C48">
              <w:rPr>
                <w:sz w:val="23"/>
                <w:szCs w:val="23"/>
              </w:rPr>
              <w:t xml:space="preserve">изические лица, </w:t>
            </w:r>
            <w:r w:rsidRPr="00E84ADB">
              <w:rPr>
                <w:sz w:val="23"/>
                <w:szCs w:val="23"/>
              </w:rPr>
              <w:t>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5D5EF2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мер социальной поддержки отдельным категориям граждан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3A7EDF" w:rsidRDefault="005D5EF2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политика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5E306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 (0/814*100)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1D75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5D5EF2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0,0 тыс.руб.</w:t>
            </w:r>
          </w:p>
          <w:p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– 0,0 тыс.руб. 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834BC0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4BC0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834BC0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34BC0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– 0,0 тыс.руб.</w:t>
            </w:r>
          </w:p>
          <w:p w:rsidR="005D5EF2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тыс.руб.</w:t>
            </w:r>
          </w:p>
          <w:p w:rsidR="005D5EF2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– 0,0 тыс.руб. </w:t>
            </w:r>
          </w:p>
          <w:p w:rsidR="005D5EF2" w:rsidRPr="00834BC0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814 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 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185 </w:t>
            </w:r>
          </w:p>
        </w:tc>
      </w:tr>
      <w:tr w:rsidR="005D5EF2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5D5EF2" w:rsidRPr="003A7EDF" w:rsidRDefault="005D5EF2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5D5EF2" w:rsidRPr="006A5A33" w:rsidRDefault="005D5EF2" w:rsidP="008E47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5D5EF2" w:rsidRDefault="005D5EF2"/>
    <w:sectPr w:rsidR="005D5EF2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305F7"/>
    <w:rsid w:val="000774FB"/>
    <w:rsid w:val="000B1AB0"/>
    <w:rsid w:val="000D4D18"/>
    <w:rsid w:val="00100AF4"/>
    <w:rsid w:val="0012549B"/>
    <w:rsid w:val="00141011"/>
    <w:rsid w:val="001869A4"/>
    <w:rsid w:val="00197174"/>
    <w:rsid w:val="001C0C04"/>
    <w:rsid w:val="001D14D3"/>
    <w:rsid w:val="001D7552"/>
    <w:rsid w:val="001E0C84"/>
    <w:rsid w:val="00234883"/>
    <w:rsid w:val="00247E8F"/>
    <w:rsid w:val="0028490C"/>
    <w:rsid w:val="002853CD"/>
    <w:rsid w:val="00291195"/>
    <w:rsid w:val="002929FE"/>
    <w:rsid w:val="00294A60"/>
    <w:rsid w:val="002A5671"/>
    <w:rsid w:val="002D03F1"/>
    <w:rsid w:val="002D1214"/>
    <w:rsid w:val="002E780D"/>
    <w:rsid w:val="00310E26"/>
    <w:rsid w:val="00330EBE"/>
    <w:rsid w:val="003415F3"/>
    <w:rsid w:val="00366C62"/>
    <w:rsid w:val="00383028"/>
    <w:rsid w:val="00396EE4"/>
    <w:rsid w:val="003A7EDF"/>
    <w:rsid w:val="003E1019"/>
    <w:rsid w:val="003F496A"/>
    <w:rsid w:val="00407653"/>
    <w:rsid w:val="004334C8"/>
    <w:rsid w:val="00437FC3"/>
    <w:rsid w:val="00441A6A"/>
    <w:rsid w:val="00476BB9"/>
    <w:rsid w:val="00484D21"/>
    <w:rsid w:val="00493DB2"/>
    <w:rsid w:val="004E12AB"/>
    <w:rsid w:val="004E1320"/>
    <w:rsid w:val="00514DB6"/>
    <w:rsid w:val="00522B0B"/>
    <w:rsid w:val="00531064"/>
    <w:rsid w:val="00544833"/>
    <w:rsid w:val="0055796D"/>
    <w:rsid w:val="005A2C2F"/>
    <w:rsid w:val="005A70DA"/>
    <w:rsid w:val="005C4841"/>
    <w:rsid w:val="005D5EF2"/>
    <w:rsid w:val="005E0546"/>
    <w:rsid w:val="005E2B8A"/>
    <w:rsid w:val="005E3061"/>
    <w:rsid w:val="005F607B"/>
    <w:rsid w:val="00602AE6"/>
    <w:rsid w:val="0061134D"/>
    <w:rsid w:val="006246EA"/>
    <w:rsid w:val="006448E1"/>
    <w:rsid w:val="00657B9F"/>
    <w:rsid w:val="00660947"/>
    <w:rsid w:val="006A25FC"/>
    <w:rsid w:val="006A5A33"/>
    <w:rsid w:val="006E17EA"/>
    <w:rsid w:val="006E206F"/>
    <w:rsid w:val="006F2E42"/>
    <w:rsid w:val="007016D8"/>
    <w:rsid w:val="00714566"/>
    <w:rsid w:val="0075542A"/>
    <w:rsid w:val="00763C89"/>
    <w:rsid w:val="00771037"/>
    <w:rsid w:val="00794104"/>
    <w:rsid w:val="007A6C48"/>
    <w:rsid w:val="007B59B0"/>
    <w:rsid w:val="007C61C9"/>
    <w:rsid w:val="007C67EC"/>
    <w:rsid w:val="007D2D19"/>
    <w:rsid w:val="00810E19"/>
    <w:rsid w:val="008176A1"/>
    <w:rsid w:val="00821EDA"/>
    <w:rsid w:val="00834BC0"/>
    <w:rsid w:val="008400B3"/>
    <w:rsid w:val="00882466"/>
    <w:rsid w:val="008A4FDE"/>
    <w:rsid w:val="008A7A3D"/>
    <w:rsid w:val="008B47C3"/>
    <w:rsid w:val="008D0496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4105F"/>
    <w:rsid w:val="00A640E0"/>
    <w:rsid w:val="00AA2395"/>
    <w:rsid w:val="00AB7F03"/>
    <w:rsid w:val="00B02F92"/>
    <w:rsid w:val="00B03F6B"/>
    <w:rsid w:val="00B16C4A"/>
    <w:rsid w:val="00B55CF7"/>
    <w:rsid w:val="00B6738B"/>
    <w:rsid w:val="00B720F2"/>
    <w:rsid w:val="00B77DC2"/>
    <w:rsid w:val="00B84BDC"/>
    <w:rsid w:val="00BA5AAD"/>
    <w:rsid w:val="00BF0622"/>
    <w:rsid w:val="00BF727C"/>
    <w:rsid w:val="00C16497"/>
    <w:rsid w:val="00C23172"/>
    <w:rsid w:val="00C31711"/>
    <w:rsid w:val="00C50C69"/>
    <w:rsid w:val="00C6658D"/>
    <w:rsid w:val="00C7013A"/>
    <w:rsid w:val="00C720D5"/>
    <w:rsid w:val="00C90D99"/>
    <w:rsid w:val="00CE3CB1"/>
    <w:rsid w:val="00D01C98"/>
    <w:rsid w:val="00D0399E"/>
    <w:rsid w:val="00D22AA2"/>
    <w:rsid w:val="00D33F29"/>
    <w:rsid w:val="00D4646B"/>
    <w:rsid w:val="00D54BEE"/>
    <w:rsid w:val="00D81212"/>
    <w:rsid w:val="00D86E03"/>
    <w:rsid w:val="00D9652C"/>
    <w:rsid w:val="00DC04C7"/>
    <w:rsid w:val="00DC4FD3"/>
    <w:rsid w:val="00DC75CE"/>
    <w:rsid w:val="00DF7569"/>
    <w:rsid w:val="00DF7571"/>
    <w:rsid w:val="00E178B7"/>
    <w:rsid w:val="00E400A7"/>
    <w:rsid w:val="00E846D3"/>
    <w:rsid w:val="00E84ADB"/>
    <w:rsid w:val="00EB1060"/>
    <w:rsid w:val="00EB1203"/>
    <w:rsid w:val="00EB24D2"/>
    <w:rsid w:val="00EB44A8"/>
    <w:rsid w:val="00F34C7C"/>
    <w:rsid w:val="00F73D53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9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739</TotalTime>
  <Pages>3</Pages>
  <Words>902</Words>
  <Characters>5147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122</cp:revision>
  <cp:lastPrinted>2021-07-12T04:03:00Z</cp:lastPrinted>
  <dcterms:created xsi:type="dcterms:W3CDTF">2021-07-12T04:03:00Z</dcterms:created>
  <dcterms:modified xsi:type="dcterms:W3CDTF">2021-08-27T06:08:00Z</dcterms:modified>
</cp:coreProperties>
</file>